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36A" w:rsidRPr="00F7661A" w:rsidRDefault="00EA536A" w:rsidP="00977A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Pr="00F7661A" w:rsidRDefault="00EA536A" w:rsidP="00977A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>№ 9</w:t>
      </w:r>
    </w:p>
    <w:p w:rsidR="00EA536A" w:rsidRPr="00F7661A" w:rsidRDefault="00EA536A" w:rsidP="00977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образовании счетной комиссии  по выборам председателя и заместителя председателя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пятого созыва».</w:t>
      </w: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ст.40 Федерального закона от 06.10.2003 года № 131-ФЗ «Об общих принципах организации местного самоуправления в Российской Федерации», ст.13 Устава 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ст.11 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A536A" w:rsidRDefault="00EA536A" w:rsidP="00977A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A536A" w:rsidRDefault="00EA536A" w:rsidP="00977A7B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счетную комиссию</w:t>
      </w:r>
      <w:r w:rsidRPr="00BF3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выборам председателя и заместителя председателя </w:t>
      </w:r>
      <w:r w:rsidRPr="00F7661A">
        <w:rPr>
          <w:sz w:val="28"/>
          <w:szCs w:val="28"/>
        </w:rPr>
        <w:t>Совета депутат</w:t>
      </w:r>
      <w:r>
        <w:rPr>
          <w:sz w:val="28"/>
          <w:szCs w:val="28"/>
        </w:rPr>
        <w:t xml:space="preserve">ов </w:t>
      </w:r>
      <w:r w:rsidRPr="00F7661A">
        <w:rPr>
          <w:sz w:val="28"/>
          <w:szCs w:val="28"/>
        </w:rPr>
        <w:t xml:space="preserve">Петровского сельсовета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пятого созыва в количественном составе 3-х человек:</w:t>
      </w:r>
    </w:p>
    <w:p w:rsidR="00EA536A" w:rsidRDefault="00EA536A" w:rsidP="00977A7B">
      <w:pPr>
        <w:pStyle w:val="BodyText3"/>
        <w:tabs>
          <w:tab w:val="left" w:pos="108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Головиной Татьяны Николаевны</w:t>
      </w:r>
    </w:p>
    <w:p w:rsidR="00EA536A" w:rsidRDefault="00EA536A" w:rsidP="00977A7B">
      <w:pPr>
        <w:pStyle w:val="BodyText3"/>
        <w:tabs>
          <w:tab w:val="left" w:pos="108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Болотиной Олеси Сергеевны</w:t>
      </w:r>
    </w:p>
    <w:p w:rsidR="00EA536A" w:rsidRDefault="00EA536A" w:rsidP="00040F73">
      <w:pPr>
        <w:pStyle w:val="BodyText3"/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Шмидта Игоря Давыдовича</w:t>
      </w:r>
    </w:p>
    <w:p w:rsidR="00EA536A" w:rsidRDefault="00EA536A" w:rsidP="00977A7B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 xml:space="preserve">ель заседания сессии </w:t>
      </w:r>
    </w:p>
    <w:p w:rsidR="00EA536A" w:rsidRPr="00A405DF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 w:rsidRPr="00041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5DF">
        <w:rPr>
          <w:rFonts w:ascii="Times New Roman" w:hAnsi="Times New Roman"/>
          <w:sz w:val="28"/>
          <w:szCs w:val="28"/>
        </w:rPr>
        <w:t xml:space="preserve">     </w:t>
      </w:r>
    </w:p>
    <w:p w:rsidR="00EA536A" w:rsidRPr="008A0CD5" w:rsidRDefault="00EA536A" w:rsidP="00977A7B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 xml:space="preserve">Петровского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EA536A" w:rsidRPr="00A405DF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Ордынского района</w:t>
      </w:r>
      <w:r w:rsidRPr="00A405DF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EA536A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536A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EA536A" w:rsidRDefault="00EA536A" w:rsidP="00977A7B"/>
    <w:sectPr w:rsidR="00EA536A" w:rsidSect="008F59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AF0565B"/>
    <w:multiLevelType w:val="hybridMultilevel"/>
    <w:tmpl w:val="61322292"/>
    <w:lvl w:ilvl="0" w:tplc="336074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40F73"/>
    <w:rsid w:val="000415D9"/>
    <w:rsid w:val="00050E56"/>
    <w:rsid w:val="000B16EF"/>
    <w:rsid w:val="000B358F"/>
    <w:rsid w:val="00151919"/>
    <w:rsid w:val="00190260"/>
    <w:rsid w:val="0019307B"/>
    <w:rsid w:val="001B69A1"/>
    <w:rsid w:val="001D3315"/>
    <w:rsid w:val="00201F7C"/>
    <w:rsid w:val="00220F91"/>
    <w:rsid w:val="00240B32"/>
    <w:rsid w:val="002559D3"/>
    <w:rsid w:val="00256C1A"/>
    <w:rsid w:val="002668F8"/>
    <w:rsid w:val="002D6B9A"/>
    <w:rsid w:val="002F529F"/>
    <w:rsid w:val="003A51A1"/>
    <w:rsid w:val="003C799D"/>
    <w:rsid w:val="003F5CAE"/>
    <w:rsid w:val="004135B4"/>
    <w:rsid w:val="00415779"/>
    <w:rsid w:val="00425D5B"/>
    <w:rsid w:val="004978E1"/>
    <w:rsid w:val="004C0D72"/>
    <w:rsid w:val="004F2DFE"/>
    <w:rsid w:val="00506B0C"/>
    <w:rsid w:val="0052102E"/>
    <w:rsid w:val="005429EF"/>
    <w:rsid w:val="0055317C"/>
    <w:rsid w:val="0055764F"/>
    <w:rsid w:val="00562AC2"/>
    <w:rsid w:val="00564B0B"/>
    <w:rsid w:val="00576493"/>
    <w:rsid w:val="005C46E1"/>
    <w:rsid w:val="005F516C"/>
    <w:rsid w:val="0062226F"/>
    <w:rsid w:val="00641362"/>
    <w:rsid w:val="0065131C"/>
    <w:rsid w:val="00663BD8"/>
    <w:rsid w:val="0067485C"/>
    <w:rsid w:val="00692FE1"/>
    <w:rsid w:val="00697082"/>
    <w:rsid w:val="006F627B"/>
    <w:rsid w:val="00705A5A"/>
    <w:rsid w:val="0075440A"/>
    <w:rsid w:val="007600C9"/>
    <w:rsid w:val="00764802"/>
    <w:rsid w:val="00764C0D"/>
    <w:rsid w:val="007748F2"/>
    <w:rsid w:val="007773B0"/>
    <w:rsid w:val="007939A6"/>
    <w:rsid w:val="007B375C"/>
    <w:rsid w:val="007C1861"/>
    <w:rsid w:val="00804415"/>
    <w:rsid w:val="00805B79"/>
    <w:rsid w:val="00831860"/>
    <w:rsid w:val="008320CF"/>
    <w:rsid w:val="00834A6C"/>
    <w:rsid w:val="00841934"/>
    <w:rsid w:val="00853395"/>
    <w:rsid w:val="008A0CD5"/>
    <w:rsid w:val="008B304E"/>
    <w:rsid w:val="008B47B5"/>
    <w:rsid w:val="008F5965"/>
    <w:rsid w:val="00905368"/>
    <w:rsid w:val="00916A51"/>
    <w:rsid w:val="00977A7B"/>
    <w:rsid w:val="00977C32"/>
    <w:rsid w:val="009B59AD"/>
    <w:rsid w:val="009D32C7"/>
    <w:rsid w:val="009E056B"/>
    <w:rsid w:val="009F63CA"/>
    <w:rsid w:val="00A267FB"/>
    <w:rsid w:val="00A405DF"/>
    <w:rsid w:val="00A532BB"/>
    <w:rsid w:val="00A6048A"/>
    <w:rsid w:val="00AB73E2"/>
    <w:rsid w:val="00AC0EEB"/>
    <w:rsid w:val="00AF5E19"/>
    <w:rsid w:val="00B020F9"/>
    <w:rsid w:val="00B0522E"/>
    <w:rsid w:val="00B30B9B"/>
    <w:rsid w:val="00B90B6B"/>
    <w:rsid w:val="00BA0C76"/>
    <w:rsid w:val="00BD3BA0"/>
    <w:rsid w:val="00BE47F3"/>
    <w:rsid w:val="00BF3D0E"/>
    <w:rsid w:val="00C0249D"/>
    <w:rsid w:val="00C2333E"/>
    <w:rsid w:val="00C30CB6"/>
    <w:rsid w:val="00C455F1"/>
    <w:rsid w:val="00C52933"/>
    <w:rsid w:val="00C815AF"/>
    <w:rsid w:val="00C87A3E"/>
    <w:rsid w:val="00CC6839"/>
    <w:rsid w:val="00CE63DF"/>
    <w:rsid w:val="00CE753A"/>
    <w:rsid w:val="00CF6918"/>
    <w:rsid w:val="00D019F8"/>
    <w:rsid w:val="00D03397"/>
    <w:rsid w:val="00D23C2C"/>
    <w:rsid w:val="00D30BF4"/>
    <w:rsid w:val="00D35493"/>
    <w:rsid w:val="00D6679A"/>
    <w:rsid w:val="00DB066C"/>
    <w:rsid w:val="00DE17F5"/>
    <w:rsid w:val="00E44938"/>
    <w:rsid w:val="00E57C19"/>
    <w:rsid w:val="00EA536A"/>
    <w:rsid w:val="00EB544D"/>
    <w:rsid w:val="00ED20F9"/>
    <w:rsid w:val="00ED71E2"/>
    <w:rsid w:val="00F41F4A"/>
    <w:rsid w:val="00F42CBE"/>
    <w:rsid w:val="00F7429A"/>
    <w:rsid w:val="00F75714"/>
    <w:rsid w:val="00F7661A"/>
    <w:rsid w:val="00F8454B"/>
    <w:rsid w:val="00F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231</Words>
  <Characters>1322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11</cp:revision>
  <cp:lastPrinted>2015-11-19T04:26:00Z</cp:lastPrinted>
  <dcterms:created xsi:type="dcterms:W3CDTF">2015-10-05T12:16:00Z</dcterms:created>
  <dcterms:modified xsi:type="dcterms:W3CDTF">2015-11-19T04:26:00Z</dcterms:modified>
</cp:coreProperties>
</file>